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0B81" w14:textId="77777777" w:rsidR="007B434A" w:rsidRDefault="007B434A" w:rsidP="007B434A">
      <w:pPr>
        <w:pStyle w:val="NoSpacing"/>
      </w:pPr>
      <w:r>
        <w:rPr>
          <w:u w:val="single"/>
        </w:rPr>
        <w:t>John IVE</w:t>
      </w:r>
      <w:r>
        <w:t xml:space="preserve">     (fl.1438)</w:t>
      </w:r>
    </w:p>
    <w:p w14:paraId="43513BB7" w14:textId="77777777" w:rsidR="007B434A" w:rsidRDefault="007B434A" w:rsidP="007B434A">
      <w:pPr>
        <w:pStyle w:val="NoSpacing"/>
      </w:pPr>
    </w:p>
    <w:p w14:paraId="1E6CABE2" w14:textId="77777777" w:rsidR="007B434A" w:rsidRDefault="007B434A" w:rsidP="007B434A">
      <w:pPr>
        <w:pStyle w:val="NoSpacing"/>
      </w:pPr>
    </w:p>
    <w:p w14:paraId="4A0AACC1" w14:textId="77777777" w:rsidR="007B434A" w:rsidRDefault="007B434A" w:rsidP="007B434A">
      <w:pPr>
        <w:pStyle w:val="NoSpacing"/>
      </w:pPr>
      <w:r>
        <w:t xml:space="preserve">  9 Jun.1438</w:t>
      </w:r>
      <w:r>
        <w:tab/>
        <w:t>He was a juror on the inquisition post mortem held in Witham, Essex,</w:t>
      </w:r>
    </w:p>
    <w:p w14:paraId="16925609" w14:textId="77777777" w:rsidR="007B434A" w:rsidRDefault="007B434A" w:rsidP="007B434A">
      <w:pPr>
        <w:pStyle w:val="NoSpacing"/>
      </w:pPr>
      <w:r>
        <w:tab/>
      </w:r>
      <w:r>
        <w:tab/>
        <w:t>into lands of the late Peter Boxstede(q.v.).</w:t>
      </w:r>
    </w:p>
    <w:p w14:paraId="06FB5CA8" w14:textId="70BF56FE" w:rsidR="007B434A" w:rsidRDefault="007B434A" w:rsidP="007B434A">
      <w:pPr>
        <w:pStyle w:val="NoSpacing"/>
      </w:pPr>
      <w:r>
        <w:tab/>
      </w:r>
      <w:r>
        <w:tab/>
        <w:t>(www.inquisitionspostmortem.ac.uk  ref. eCIPM 25-45)</w:t>
      </w:r>
    </w:p>
    <w:p w14:paraId="0403AD3A" w14:textId="77777777" w:rsidR="00063CB6" w:rsidRDefault="00063CB6" w:rsidP="00063CB6">
      <w:pPr>
        <w:pStyle w:val="NoSpacing"/>
        <w:rPr>
          <w:lang w:val="en-US"/>
        </w:rPr>
      </w:pPr>
      <w:r>
        <w:rPr>
          <w:lang w:val="en-US"/>
        </w:rPr>
        <w:t>14 Jun.</w:t>
      </w:r>
      <w:r>
        <w:rPr>
          <w:lang w:val="en-US"/>
        </w:rPr>
        <w:tab/>
        <w:t>1438</w:t>
      </w:r>
      <w:r>
        <w:rPr>
          <w:lang w:val="en-US"/>
        </w:rPr>
        <w:tab/>
        <w:t>He was a juror on the inquisition post mortem held in Witham, Essex,</w:t>
      </w:r>
    </w:p>
    <w:p w14:paraId="1C193635" w14:textId="77777777" w:rsidR="00063CB6" w:rsidRDefault="00063CB6" w:rsidP="00063CB6">
      <w:pPr>
        <w:pStyle w:val="NoSpacing"/>
        <w:ind w:left="720" w:firstLine="720"/>
        <w:rPr>
          <w:lang w:val="en-US"/>
        </w:rPr>
      </w:pPr>
      <w:r>
        <w:rPr>
          <w:lang w:val="en-US"/>
        </w:rPr>
        <w:t>into lands held by Humphrey FitzAlan(q.v.).</w:t>
      </w:r>
    </w:p>
    <w:p w14:paraId="7779501F" w14:textId="0E414235" w:rsidR="00063CB6" w:rsidRDefault="00063CB6" w:rsidP="00063CB6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(www.inquisitionspostmortem.ac.uk  ref. eCIPM 25-92)</w:t>
      </w:r>
    </w:p>
    <w:p w14:paraId="741E5426" w14:textId="77777777" w:rsidR="007B434A" w:rsidRDefault="007B434A" w:rsidP="007B434A">
      <w:pPr>
        <w:pStyle w:val="NoSpacing"/>
      </w:pPr>
    </w:p>
    <w:p w14:paraId="4A8F1BB5" w14:textId="77777777" w:rsidR="007B434A" w:rsidRDefault="007B434A" w:rsidP="007B434A">
      <w:pPr>
        <w:pStyle w:val="NoSpacing"/>
      </w:pPr>
    </w:p>
    <w:p w14:paraId="6F26C9CA" w14:textId="46A06FFC" w:rsidR="007B434A" w:rsidRDefault="007B434A" w:rsidP="007B434A">
      <w:pPr>
        <w:pStyle w:val="NoSpacing"/>
      </w:pPr>
      <w:r>
        <w:t>25 October 2019</w:t>
      </w:r>
    </w:p>
    <w:p w14:paraId="13F4E287" w14:textId="02082DC7" w:rsidR="00063CB6" w:rsidRPr="00E30895" w:rsidRDefault="00063CB6" w:rsidP="007B434A">
      <w:pPr>
        <w:pStyle w:val="NoSpacing"/>
      </w:pPr>
      <w:r>
        <w:t>29 July 2021</w:t>
      </w:r>
    </w:p>
    <w:p w14:paraId="2DAECD19" w14:textId="5739DE03" w:rsidR="006B2F86" w:rsidRPr="007B434A" w:rsidRDefault="00063CB6" w:rsidP="00E71FC3">
      <w:pPr>
        <w:pStyle w:val="NoSpacing"/>
      </w:pPr>
    </w:p>
    <w:sectPr w:rsidR="006B2F86" w:rsidRPr="007B43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399E" w14:textId="77777777" w:rsidR="007B434A" w:rsidRDefault="007B434A" w:rsidP="00E71FC3">
      <w:pPr>
        <w:spacing w:after="0" w:line="240" w:lineRule="auto"/>
      </w:pPr>
      <w:r>
        <w:separator/>
      </w:r>
    </w:p>
  </w:endnote>
  <w:endnote w:type="continuationSeparator" w:id="0">
    <w:p w14:paraId="4F26E30D" w14:textId="77777777" w:rsidR="007B434A" w:rsidRDefault="007B43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A1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78F90" w14:textId="77777777" w:rsidR="007B434A" w:rsidRDefault="007B434A" w:rsidP="00E71FC3">
      <w:pPr>
        <w:spacing w:after="0" w:line="240" w:lineRule="auto"/>
      </w:pPr>
      <w:r>
        <w:separator/>
      </w:r>
    </w:p>
  </w:footnote>
  <w:footnote w:type="continuationSeparator" w:id="0">
    <w:p w14:paraId="2397F851" w14:textId="77777777" w:rsidR="007B434A" w:rsidRDefault="007B43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4A"/>
    <w:rsid w:val="00063CB6"/>
    <w:rsid w:val="001A7C09"/>
    <w:rsid w:val="00577BD5"/>
    <w:rsid w:val="00656CBA"/>
    <w:rsid w:val="006A1F77"/>
    <w:rsid w:val="00733BE7"/>
    <w:rsid w:val="007B43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DCC1D"/>
  <w15:chartTrackingRefBased/>
  <w15:docId w15:val="{5C0F2272-4356-4DA0-AF08-1D2ABED2D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2019-10-25T20:40:00Z</dcterms:created>
  <dcterms:modified xsi:type="dcterms:W3CDTF">2021-07-29T10:44:00Z</dcterms:modified>
</cp:coreProperties>
</file>